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275"/>
        <w:gridCol w:w="2184"/>
        <w:gridCol w:w="2184"/>
        <w:gridCol w:w="2184"/>
        <w:gridCol w:w="2185"/>
        <w:gridCol w:w="2184"/>
        <w:gridCol w:w="2184"/>
        <w:gridCol w:w="2184"/>
        <w:gridCol w:w="2185"/>
      </w:tblGrid>
      <w:tr w:rsidR="002835F4" w14:paraId="77221A35" w14:textId="77777777" w:rsidTr="00911DF2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B58449" w14:textId="77777777" w:rsidR="002835F4" w:rsidRPr="001D79E3" w:rsidRDefault="002835F4" w:rsidP="00911DF2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0FA0AFE7" w14:textId="77777777" w:rsidR="002835F4" w:rsidRPr="001D79E3" w:rsidRDefault="002835F4" w:rsidP="00911DF2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2288DA0E" w14:textId="77777777" w:rsidR="002835F4" w:rsidRPr="005C62A3" w:rsidRDefault="002835F4" w:rsidP="00911DF2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2835F4" w14:paraId="26A0CB2F" w14:textId="77777777" w:rsidTr="00911DF2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2545C43" w14:textId="77777777" w:rsidR="002835F4" w:rsidRPr="001D79E3" w:rsidRDefault="002835F4" w:rsidP="00911DF2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9645DAB" w14:textId="77777777" w:rsidR="002835F4" w:rsidRPr="001D79E3" w:rsidRDefault="002835F4" w:rsidP="00911DF2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0A6A2F2F" w14:textId="77777777" w:rsidR="002835F4" w:rsidRPr="00CC0D84" w:rsidRDefault="002835F4" w:rsidP="00911DF2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835F4" w14:paraId="1813D47E" w14:textId="77777777" w:rsidTr="00911DF2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8AE4" w14:textId="33DD3ECF" w:rsidR="002835F4" w:rsidRDefault="001F73C3" w:rsidP="00911DF2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FE7AB0" wp14:editId="31A2211E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017396858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C17B0E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" strokeweight=".5pt"/>
                  </w:pict>
                </mc:Fallback>
              </mc:AlternateContent>
            </w:r>
            <w:r w:rsidR="002835F4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2835F4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2835F4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2835F4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2835F4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60A004DF" w14:textId="77777777" w:rsidR="002835F4" w:rsidRDefault="002835F4" w:rsidP="00911DF2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D7AC7" w14:textId="77777777" w:rsidR="001B13D0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高雄市議會</w:t>
            </w:r>
          </w:p>
          <w:p w14:paraId="75E7DA1E" w14:textId="015225B6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0DA11" w14:textId="77777777" w:rsidR="001B13D0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5AA7A6E9" w14:textId="33DBFEF5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3B223" w14:textId="77777777" w:rsidR="00E630CC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6CBB15C7" w14:textId="21131119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0FC2F" w14:textId="77777777" w:rsidR="00E630CC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603F6B07" w14:textId="1E55E28D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財政局主管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992BC" w14:textId="77777777" w:rsidR="00E630CC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7BF9CF92" w14:textId="5537836B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8A242" w14:textId="77777777" w:rsidR="00E630CC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399D00B0" w14:textId="633F2198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經濟發展局主管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1E386" w14:textId="77777777" w:rsidR="00E630CC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57302219" w14:textId="68756FE0" w:rsidR="002835F4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工務局主管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47E9B" w14:textId="77777777" w:rsidR="00E630CC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6C9901D4" w14:textId="6C92953F" w:rsidR="002835F4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社會局主管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E903A" w14:textId="77777777" w:rsidR="00E630CC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44E81FAC" w14:textId="6629EFBA" w:rsidR="002835F4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</w:tr>
      <w:tr w:rsidR="002835F4" w:rsidRPr="00833EDA" w14:paraId="045C4288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BCB926E" w14:textId="77777777" w:rsidR="002835F4" w:rsidRPr="00833EDA" w:rsidRDefault="002835F4" w:rsidP="00911DF2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33ED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5BBD69B0" w14:textId="77777777" w:rsidR="002835F4" w:rsidRPr="00833EDA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EDA">
              <w:rPr>
                <w:rFonts w:ascii="新細明體" w:hAnsi="新細明體"/>
                <w:b/>
                <w:noProof/>
                <w:spacing w:val="-10"/>
                <w:sz w:val="20"/>
              </w:rPr>
              <w:t>2,523,741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C8C7C14" w14:textId="77777777" w:rsidR="002835F4" w:rsidRPr="00833EDA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EDA">
              <w:rPr>
                <w:rFonts w:ascii="新細明體" w:hAnsi="新細明體"/>
                <w:b/>
                <w:noProof/>
                <w:spacing w:val="-10"/>
                <w:sz w:val="20"/>
              </w:rPr>
              <w:t>3,101,180,012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480B767" w14:textId="77777777" w:rsidR="002835F4" w:rsidRPr="00833EDA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EDA">
              <w:rPr>
                <w:rFonts w:ascii="新細明體" w:hAnsi="新細明體"/>
                <w:b/>
                <w:noProof/>
                <w:spacing w:val="-10"/>
                <w:sz w:val="20"/>
              </w:rPr>
              <w:t>707,578,322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9089D5E" w14:textId="77777777" w:rsidR="002835F4" w:rsidRPr="00833EDA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EDA">
              <w:rPr>
                <w:rFonts w:ascii="新細明體" w:hAnsi="新細明體"/>
                <w:b/>
                <w:noProof/>
                <w:spacing w:val="-10"/>
                <w:sz w:val="20"/>
              </w:rPr>
              <w:t>116,295,815,730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A8A0CC5" w14:textId="77777777" w:rsidR="002835F4" w:rsidRPr="00833EDA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EDA">
              <w:rPr>
                <w:rFonts w:ascii="新細明體" w:hAnsi="新細明體"/>
                <w:b/>
                <w:noProof/>
                <w:spacing w:val="-10"/>
                <w:sz w:val="20"/>
              </w:rPr>
              <w:t>8,429,827,054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D18B170" w14:textId="77777777" w:rsidR="002835F4" w:rsidRPr="00833EDA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EDA">
              <w:rPr>
                <w:rFonts w:ascii="新細明體" w:hAnsi="新細明體"/>
                <w:b/>
                <w:noProof/>
                <w:spacing w:val="-10"/>
                <w:sz w:val="20"/>
              </w:rPr>
              <w:t>283,067,982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75C07A8" w14:textId="77777777" w:rsidR="002835F4" w:rsidRPr="00833EDA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EDA">
              <w:rPr>
                <w:rFonts w:ascii="新細明體" w:hAnsi="新細明體"/>
                <w:b/>
                <w:noProof/>
                <w:spacing w:val="-10"/>
                <w:sz w:val="20"/>
              </w:rPr>
              <w:t>2,657,215,804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09E7612" w14:textId="77777777" w:rsidR="002835F4" w:rsidRPr="00833EDA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EDA">
              <w:rPr>
                <w:rFonts w:ascii="新細明體" w:hAnsi="新細明體"/>
                <w:b/>
                <w:noProof/>
                <w:spacing w:val="-10"/>
                <w:sz w:val="20"/>
              </w:rPr>
              <w:t>4,316,952,067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A2479AB" w14:textId="77777777" w:rsidR="002835F4" w:rsidRPr="00833EDA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EDA">
              <w:rPr>
                <w:rFonts w:ascii="新細明體" w:hAnsi="新細明體"/>
                <w:b/>
                <w:noProof/>
                <w:spacing w:val="-10"/>
                <w:sz w:val="20"/>
              </w:rPr>
              <w:t>486,535,396</w:t>
            </w:r>
          </w:p>
        </w:tc>
      </w:tr>
      <w:tr w:rsidR="002835F4" w14:paraId="0922BC5A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27111BA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稅課收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26C200DC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BA7CE29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1,237,185,000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F9CFDB7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77,000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4BE5B6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92,483,628,413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5C4627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2,627,305,941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A0355EA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D03B931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4,037,910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2E455B4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607,864,585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CB8D07A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365,016,396</w:t>
            </w:r>
          </w:p>
        </w:tc>
      </w:tr>
      <w:tr w:rsidR="002835F4" w14:paraId="380F475B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4A08F0E" w14:textId="77777777" w:rsidR="002835F4" w:rsidRDefault="002835F4" w:rsidP="00911DF2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罰款及賠償收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6E9CD51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7,229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1A6C3DF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2,186,435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5B4FBA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2,606,827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B26437A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85,702,167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5F7800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33,700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2F85FAB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4,552,895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D7B010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51,873,112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2E2740F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9,936,703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48B1E1F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88,004,085</w:t>
            </w:r>
          </w:p>
        </w:tc>
      </w:tr>
      <w:tr w:rsidR="002835F4" w14:paraId="38361E5B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D313B76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規費收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24C2E9B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24,000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48C249C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15,769,574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F65516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550,003,643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CF1E438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2,953,752,048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6CD0A8B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9,916,418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31A33F1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59,645,820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F4755E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538,457,431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EB859D7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11,700,396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15B576F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12,565,786</w:t>
            </w:r>
          </w:p>
        </w:tc>
      </w:tr>
      <w:tr w:rsidR="002835F4" w14:paraId="66F0E92E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F376B85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財產收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5C24745A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1,368,268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D9092E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43,508,815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E5FE169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8,411,350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F5755FB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1,351,397,385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48A5A0C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28,623,938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AAD4C5D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72,015,876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55742A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273,813,838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FA4193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3,030,144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5674C9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3,776,697</w:t>
            </w:r>
          </w:p>
        </w:tc>
      </w:tr>
      <w:tr w:rsidR="002835F4" w14:paraId="1E054627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32E84BE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A22612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fitText w:val="1960" w:id="-969668607"/>
              </w:rPr>
              <w:t>營業盈餘及事業收</w:t>
            </w:r>
            <w:r w:rsidRPr="00A22612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6AA7509A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FCC0D25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2211F2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BB60048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0357217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D66D57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2,190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D1717E8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9FD009D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A0D5F13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2835F4" w14:paraId="5B16DC63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B610F5F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補助及協助收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65979B1B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42654B9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552,752,232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D8CDEA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34,289,650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0457A6A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18,315,233,000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47609A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5,762,931,951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F5C2626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144,450,132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D3076B7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795,495,345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7472E83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3,675,033,073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0D01DDF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10,647,466</w:t>
            </w:r>
          </w:p>
        </w:tc>
      </w:tr>
      <w:tr w:rsidR="002835F4" w14:paraId="4BAC4168" w14:textId="77777777" w:rsidTr="00E630CC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7119CC8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捐獻及贈與收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9B85DD4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50F4583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1,203,351,049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48E8494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101,741,625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124F53AD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3,106,492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0849E081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1536616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62424F4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899,557,971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24E93C5A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981,762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22BD1A7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284,100</w:t>
            </w:r>
          </w:p>
        </w:tc>
      </w:tr>
      <w:tr w:rsidR="002835F4" w14:paraId="4DE464E8" w14:textId="77777777" w:rsidTr="00E630CC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562340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其他收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931A61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1,124,244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67C3B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46,426,907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CB4FF1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10,448,227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C6A6F1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1,102,996,225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FF55F4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1,015,106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91226C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2,401,069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E2463A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93,980,197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ACF35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8,405,404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011DE3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6,240,866</w:t>
            </w:r>
          </w:p>
        </w:tc>
      </w:tr>
    </w:tbl>
    <w:p w14:paraId="4DFFF125" w14:textId="77777777" w:rsidR="002835F4" w:rsidRDefault="002835F4" w:rsidP="002835F4"/>
    <w:p w14:paraId="32248709" w14:textId="77777777" w:rsidR="002835F4" w:rsidRPr="002835F4" w:rsidRDefault="002835F4" w:rsidP="002835F4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275"/>
        <w:gridCol w:w="2184"/>
        <w:gridCol w:w="2184"/>
        <w:gridCol w:w="2184"/>
        <w:gridCol w:w="2185"/>
        <w:gridCol w:w="2184"/>
        <w:gridCol w:w="2184"/>
        <w:gridCol w:w="2184"/>
        <w:gridCol w:w="2185"/>
      </w:tblGrid>
      <w:tr w:rsidR="002835F4" w14:paraId="34873742" w14:textId="77777777" w:rsidTr="00911DF2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94D050" w14:textId="77777777" w:rsidR="002835F4" w:rsidRPr="001D79E3" w:rsidRDefault="002835F4" w:rsidP="00911DF2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7D084E52" w14:textId="77777777" w:rsidR="002835F4" w:rsidRPr="001D79E3" w:rsidRDefault="002835F4" w:rsidP="00911DF2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42B1A802" w14:textId="77777777" w:rsidR="002835F4" w:rsidRPr="005C62A3" w:rsidRDefault="002835F4" w:rsidP="00911DF2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2835F4" w14:paraId="19EF40E2" w14:textId="77777777" w:rsidTr="00911DF2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25FB359" w14:textId="77777777" w:rsidR="002835F4" w:rsidRPr="001D79E3" w:rsidRDefault="002835F4" w:rsidP="00911DF2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C702509" w14:textId="77777777" w:rsidR="002835F4" w:rsidRPr="001D79E3" w:rsidRDefault="002835F4" w:rsidP="00911DF2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2549C3F4" w14:textId="77777777" w:rsidR="002835F4" w:rsidRPr="00CC0D84" w:rsidRDefault="002835F4" w:rsidP="00911DF2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835F4" w14:paraId="0E60634B" w14:textId="77777777" w:rsidTr="00911DF2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8DE65" w14:textId="1C7C5723" w:rsidR="002835F4" w:rsidRDefault="001F73C3" w:rsidP="00911DF2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5D3A5D" wp14:editId="5BF9E2BD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055716057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37F797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" strokeweight=".5pt"/>
                  </w:pict>
                </mc:Fallback>
              </mc:AlternateContent>
            </w:r>
            <w:r w:rsidR="002835F4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2835F4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2835F4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2835F4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2835F4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25987653" w14:textId="77777777" w:rsidR="002835F4" w:rsidRDefault="002835F4" w:rsidP="00911DF2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868D0" w14:textId="77777777" w:rsidR="00E630CC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65001961" w14:textId="0250033A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49821" w14:textId="77777777" w:rsidR="00E630CC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4FDA862A" w14:textId="3BF9DBDE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52A42" w14:textId="77777777" w:rsidR="00E630CC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0D59D0A1" w14:textId="42FD2AF1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9E27B" w14:textId="77777777" w:rsidR="00E630CC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49A55C05" w14:textId="1512DD20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新聞局主管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574CD" w14:textId="77777777" w:rsidR="00E630CC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67C81A1C" w14:textId="69323198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B43CF" w14:textId="77777777" w:rsidR="00E630CC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29E8C67" w14:textId="777EBB7B" w:rsidR="002835F4" w:rsidRDefault="002835F4" w:rsidP="00911DF2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勞工局主管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9C907" w14:textId="77777777" w:rsidR="00E630CC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177CF1EF" w14:textId="03954C39" w:rsidR="002835F4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捷運工程局主管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9D5D0" w14:textId="77777777" w:rsidR="00E630CC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2F5A1F3E" w14:textId="53C1CC5C" w:rsidR="002835F4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7B092" w14:textId="77777777" w:rsidR="00E630CC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2F6D4798" w14:textId="761C7815" w:rsidR="002835F4" w:rsidRDefault="002835F4" w:rsidP="00911DF2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</w:tr>
      <w:tr w:rsidR="002835F4" w:rsidRPr="00D25E29" w14:paraId="5FD93466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2CDFC41" w14:textId="77777777" w:rsidR="002835F4" w:rsidRPr="00D25E29" w:rsidRDefault="002835F4" w:rsidP="00911DF2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25E2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53531271" w14:textId="77777777" w:rsidR="002835F4" w:rsidRPr="00D25E29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25E29">
              <w:rPr>
                <w:rFonts w:ascii="新細明體" w:hAnsi="新細明體"/>
                <w:b/>
                <w:noProof/>
                <w:spacing w:val="-10"/>
                <w:sz w:val="20"/>
              </w:rPr>
              <w:t>6,867,096,973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4F7682C" w14:textId="77777777" w:rsidR="002835F4" w:rsidRPr="00D25E29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25E29">
              <w:rPr>
                <w:rFonts w:ascii="新細明體" w:hAnsi="新細明體"/>
                <w:b/>
                <w:noProof/>
                <w:spacing w:val="-10"/>
                <w:sz w:val="20"/>
              </w:rPr>
              <w:t>2,593,398,690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26421C6" w14:textId="77777777" w:rsidR="002835F4" w:rsidRPr="00D25E29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25E29">
              <w:rPr>
                <w:rFonts w:ascii="新細明體" w:hAnsi="新細明體"/>
                <w:b/>
                <w:noProof/>
                <w:spacing w:val="-10"/>
                <w:sz w:val="20"/>
              </w:rPr>
              <w:t>1,190,919,875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6706ED7" w14:textId="77777777" w:rsidR="002835F4" w:rsidRPr="00D25E29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25E29">
              <w:rPr>
                <w:rFonts w:ascii="新細明體" w:hAnsi="新細明體"/>
                <w:b/>
                <w:noProof/>
                <w:spacing w:val="-10"/>
                <w:sz w:val="20"/>
              </w:rPr>
              <w:t>16,204,549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258F3A4" w14:textId="77777777" w:rsidR="002835F4" w:rsidRPr="00D25E29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25E29">
              <w:rPr>
                <w:rFonts w:ascii="新細明體" w:hAnsi="新細明體"/>
                <w:b/>
                <w:noProof/>
                <w:spacing w:val="-10"/>
                <w:sz w:val="20"/>
              </w:rPr>
              <w:t>150,490,226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987A3A2" w14:textId="77777777" w:rsidR="002835F4" w:rsidRPr="00D25E29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25E29">
              <w:rPr>
                <w:rFonts w:ascii="新細明體" w:hAnsi="新細明體"/>
                <w:b/>
                <w:noProof/>
                <w:spacing w:val="-10"/>
                <w:sz w:val="20"/>
              </w:rPr>
              <w:t>844,718,098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39D5B84" w14:textId="77777777" w:rsidR="002835F4" w:rsidRPr="00D25E29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25E29">
              <w:rPr>
                <w:rFonts w:ascii="新細明體" w:hAnsi="新細明體"/>
                <w:b/>
                <w:noProof/>
                <w:spacing w:val="-10"/>
                <w:sz w:val="20"/>
              </w:rPr>
              <w:t>3,491,551,250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6CC8C61" w14:textId="77777777" w:rsidR="002835F4" w:rsidRPr="00D25E29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25E29">
              <w:rPr>
                <w:rFonts w:ascii="新細明體" w:hAnsi="新細明體"/>
                <w:b/>
                <w:noProof/>
                <w:spacing w:val="-10"/>
                <w:sz w:val="20"/>
              </w:rPr>
              <w:t>124,443,128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0322C45" w14:textId="77777777" w:rsidR="002835F4" w:rsidRPr="00D25E29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25E29">
              <w:rPr>
                <w:rFonts w:ascii="新細明體" w:hAnsi="新細明體"/>
                <w:b/>
                <w:noProof/>
                <w:spacing w:val="-10"/>
                <w:sz w:val="20"/>
              </w:rPr>
              <w:t>668,206,611</w:t>
            </w:r>
          </w:p>
        </w:tc>
      </w:tr>
      <w:tr w:rsidR="002835F4" w14:paraId="5541CC9C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ABC0506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稅課收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0A19741A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7,935,000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D87B069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9877101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C070A6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527FA59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30,603,050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9BC00C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C75861D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3A6E18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425B29C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2835F4" w14:paraId="74AC4F13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8535084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罰款及賠償收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0F44BB9C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125,724,099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ADE197A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184,555,547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58433F1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51,214,440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BC9572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22,200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62057C4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7,776,895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1D3DEA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130,766,695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812A94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EF5E4FD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8,101,854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A5E749B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1,546,131</w:t>
            </w:r>
          </w:p>
        </w:tc>
      </w:tr>
      <w:tr w:rsidR="002835F4" w14:paraId="7E917FD0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16273E8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規費收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0905434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11,406,040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9F1E264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23,857,528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F86DEA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1,029,198,081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417D18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292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0CF1339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21,852,111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32134FD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9,170,010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BFAD275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068B8C8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124,440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C85A82D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14,607,902</w:t>
            </w:r>
          </w:p>
        </w:tc>
      </w:tr>
      <w:tr w:rsidR="002835F4" w14:paraId="1299EA2F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EE15AFB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財產收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166C11F3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148,897,155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AF944AF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18,989,629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7CCCA4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2,917,492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6783A43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16,608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D6018F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11,606,728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AA9D86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8,843,262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0DEBA4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214,500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B9C5895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6,347,598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7FF2777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10,306,698</w:t>
            </w:r>
          </w:p>
        </w:tc>
      </w:tr>
      <w:tr w:rsidR="002835F4" w14:paraId="16482B0D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5B9BA8F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A22612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fitText w:val="1960" w:id="-969668607"/>
              </w:rPr>
              <w:t>營業盈餘及事業收</w:t>
            </w:r>
            <w:r w:rsidRPr="00A22612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3136BD3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C06BD55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99A162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74FEF4B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09BDB07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10,780,000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62E59A9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B32721F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9510546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4442B9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2835F4" w14:paraId="478F5980" w14:textId="77777777" w:rsidTr="00911DF2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9A84F3D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補助及協助收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78F4B5D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6,571,771,475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EF1F644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180,238,080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38168D9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44,982,326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69FEDA7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06CE894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67,026,941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D231F2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686,488,091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76DF2A8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3,491,328,000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002DD51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99,851,032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8F12E7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606,985,288</w:t>
            </w:r>
          </w:p>
        </w:tc>
      </w:tr>
      <w:tr w:rsidR="002835F4" w14:paraId="08DEC33D" w14:textId="77777777" w:rsidTr="00E630CC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1696308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捐獻及贈與收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3091A73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2F4880E0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0B84D5B7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020773C6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72F11F6F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274FE17C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3E8A1BB4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53559112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9,962,033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14AB40B9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2835F4" w14:paraId="5FE1B224" w14:textId="77777777" w:rsidTr="00E630CC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F4C051" w14:textId="77777777" w:rsidR="002835F4" w:rsidRDefault="002835F4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其他收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82D65E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1,363,204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66A00D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2,185,757,906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16ECA4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62,607,536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8101DC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16,165,449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3103D3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844,501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6CAA9D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9,450,040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DA37A1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8,750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94F939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56,171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29E277" w14:textId="77777777" w:rsidR="002835F4" w:rsidRDefault="002835F4" w:rsidP="00911DF2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34,760,592</w:t>
            </w:r>
          </w:p>
        </w:tc>
      </w:tr>
    </w:tbl>
    <w:p w14:paraId="707BF0C8" w14:textId="77777777" w:rsidR="002835F4" w:rsidRDefault="002835F4" w:rsidP="002835F4"/>
    <w:p w14:paraId="68E29CD9" w14:textId="77777777" w:rsidR="002835F4" w:rsidRPr="002835F4" w:rsidRDefault="002835F4" w:rsidP="002835F4">
      <w:r>
        <w:br w:type="page"/>
      </w:r>
    </w:p>
    <w:tbl>
      <w:tblPr>
        <w:tblW w:w="218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9"/>
        <w:gridCol w:w="1720"/>
        <w:gridCol w:w="909"/>
        <w:gridCol w:w="1075"/>
        <w:gridCol w:w="1984"/>
        <w:gridCol w:w="1984"/>
        <w:gridCol w:w="1984"/>
        <w:gridCol w:w="1984"/>
        <w:gridCol w:w="1984"/>
        <w:gridCol w:w="1984"/>
        <w:gridCol w:w="1984"/>
        <w:gridCol w:w="1984"/>
        <w:gridCol w:w="1803"/>
        <w:gridCol w:w="11"/>
      </w:tblGrid>
      <w:tr w:rsidR="002835F4" w14:paraId="7D56B43E" w14:textId="77777777" w:rsidTr="00C5456B">
        <w:trPr>
          <w:gridAfter w:val="1"/>
          <w:wAfter w:w="11" w:type="dxa"/>
        </w:trPr>
        <w:tc>
          <w:tcPr>
            <w:tcW w:w="4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2F11CE" w14:textId="77777777" w:rsidR="002835F4" w:rsidRPr="001D79E3" w:rsidRDefault="002835F4" w:rsidP="00911DF2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39CAF7CF" w14:textId="77777777" w:rsidR="002835F4" w:rsidRPr="001D79E3" w:rsidRDefault="002835F4" w:rsidP="00911DF2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50" w:type="dxa"/>
            <w:gridSpan w:val="10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3A919039" w14:textId="77777777" w:rsidR="002835F4" w:rsidRPr="005C62A3" w:rsidRDefault="002835F4" w:rsidP="00911DF2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2835F4" w14:paraId="104B9662" w14:textId="77777777" w:rsidTr="00C5456B">
        <w:trPr>
          <w:gridAfter w:val="1"/>
          <w:wAfter w:w="11" w:type="dxa"/>
        </w:trPr>
        <w:tc>
          <w:tcPr>
            <w:tcW w:w="48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24DB10D" w14:textId="77777777" w:rsidR="002835F4" w:rsidRPr="001D79E3" w:rsidRDefault="002835F4" w:rsidP="00911DF2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98E0361" w14:textId="77777777" w:rsidR="002835F4" w:rsidRPr="001D79E3" w:rsidRDefault="002835F4" w:rsidP="00911DF2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50" w:type="dxa"/>
            <w:gridSpan w:val="10"/>
            <w:vMerge/>
            <w:tcBorders>
              <w:left w:val="nil"/>
            </w:tcBorders>
            <w:shd w:val="clear" w:color="auto" w:fill="auto"/>
            <w:vAlign w:val="center"/>
          </w:tcPr>
          <w:p w14:paraId="5824A144" w14:textId="77777777" w:rsidR="002835F4" w:rsidRPr="00CC0D84" w:rsidRDefault="002835F4" w:rsidP="00911DF2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630CC" w14:paraId="3EAF6963" w14:textId="4F32230B" w:rsidTr="00C5456B">
        <w:trPr>
          <w:cantSplit/>
          <w:tblHeader/>
        </w:trPr>
        <w:tc>
          <w:tcPr>
            <w:tcW w:w="22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4D790" w14:textId="14F4A2F5" w:rsidR="00E630CC" w:rsidRDefault="00E630CC" w:rsidP="00E630CC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A8220C" wp14:editId="27C6E966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1406422559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276FEC" id="Line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065E7E5E" w14:textId="77777777" w:rsidR="00E630CC" w:rsidRDefault="00E630CC" w:rsidP="00E630CC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06335" w14:textId="77777777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72228176" w14:textId="1C7D9D18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交通局主管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AB4B0" w14:textId="77777777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30CD773E" w14:textId="1BEAB8A8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海洋局主管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E4C85" w14:textId="77777777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5564443D" w14:textId="13B28B7F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都市發展局主管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65702" w14:textId="77777777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029AB347" w14:textId="2AEA6BCD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法制局主管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606524" w14:textId="77777777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3DC597A" w14:textId="05B4E922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觀光局主管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D2062" w14:textId="77777777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37615705" w14:textId="7514DADC" w:rsidR="00E630CC" w:rsidRDefault="00E630CC" w:rsidP="00E630C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水利局主管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F55A16" w14:textId="77777777" w:rsidR="00E630CC" w:rsidRDefault="00E630CC" w:rsidP="00E630C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2C54200B" w14:textId="4470302F" w:rsidR="00E630CC" w:rsidRDefault="00E630CC" w:rsidP="00E630C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毒品防制局主管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5850E" w14:textId="77777777" w:rsidR="00E630CC" w:rsidRDefault="00E630CC" w:rsidP="00E630C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325E0A42" w14:textId="458DBDC2" w:rsidR="00E630CC" w:rsidRDefault="00E630CC" w:rsidP="00E630C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運動發展局主管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2D432" w14:textId="77777777" w:rsidR="00E630CC" w:rsidRDefault="00E630CC" w:rsidP="00E630C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5CBC4BA9" w14:textId="73BE5229" w:rsidR="00E630CC" w:rsidRDefault="00E630CC" w:rsidP="00E630C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青年局主管</w:t>
            </w:r>
          </w:p>
        </w:tc>
        <w:tc>
          <w:tcPr>
            <w:tcW w:w="1814" w:type="dxa"/>
            <w:gridSpan w:val="2"/>
            <w:vAlign w:val="center"/>
          </w:tcPr>
          <w:p w14:paraId="51773A95" w14:textId="660F3AF2" w:rsidR="00E630CC" w:rsidRDefault="00E630CC" w:rsidP="00E630CC">
            <w:pPr>
              <w:widowControl/>
            </w:pPr>
            <w:r w:rsidRPr="00C5456B">
              <w:rPr>
                <w:rFonts w:ascii="標楷體" w:eastAsia="標楷體"/>
                <w:spacing w:val="700"/>
                <w:kern w:val="0"/>
                <w:sz w:val="20"/>
                <w:fitText w:val="1800" w:id="-969666304"/>
              </w:rPr>
              <w:t>合</w:t>
            </w:r>
            <w:r w:rsidRPr="00C5456B">
              <w:rPr>
                <w:rFonts w:ascii="標楷體" w:eastAsia="標楷體"/>
                <w:kern w:val="0"/>
                <w:sz w:val="20"/>
                <w:fitText w:val="1800" w:id="-969666304"/>
              </w:rPr>
              <w:t>計</w:t>
            </w:r>
          </w:p>
        </w:tc>
      </w:tr>
      <w:tr w:rsidR="00E630CC" w:rsidRPr="00407177" w14:paraId="7DEE99F7" w14:textId="7155476E" w:rsidTr="00C5456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09" w:type="dxa"/>
            <w:gridSpan w:val="2"/>
            <w:shd w:val="clear" w:color="auto" w:fill="auto"/>
            <w:vAlign w:val="center"/>
          </w:tcPr>
          <w:p w14:paraId="6A6AD061" w14:textId="77777777" w:rsidR="00E630CC" w:rsidRPr="00407177" w:rsidRDefault="00E630CC" w:rsidP="00E630C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0717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EC91C24" w14:textId="77777777" w:rsidR="00E630CC" w:rsidRPr="00407177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07177">
              <w:rPr>
                <w:rFonts w:ascii="新細明體" w:hAnsi="新細明體"/>
                <w:b/>
                <w:noProof/>
                <w:spacing w:val="-10"/>
                <w:sz w:val="20"/>
              </w:rPr>
              <w:t>3,780,135,702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495112" w14:textId="77777777" w:rsidR="00E630CC" w:rsidRPr="00407177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07177">
              <w:rPr>
                <w:rFonts w:ascii="新細明體" w:hAnsi="新細明體"/>
                <w:b/>
                <w:noProof/>
                <w:spacing w:val="-10"/>
                <w:sz w:val="20"/>
              </w:rPr>
              <w:t>1,202,465,113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B7D7A9" w14:textId="77777777" w:rsidR="00E630CC" w:rsidRPr="00407177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07177">
              <w:rPr>
                <w:rFonts w:ascii="新細明體" w:hAnsi="新細明體"/>
                <w:b/>
                <w:noProof/>
                <w:spacing w:val="-10"/>
                <w:sz w:val="20"/>
              </w:rPr>
              <w:t>1,372,483,596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D94A1B" w14:textId="77777777" w:rsidR="00E630CC" w:rsidRPr="00407177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07177">
              <w:rPr>
                <w:rFonts w:ascii="新細明體" w:hAnsi="新細明體"/>
                <w:b/>
                <w:noProof/>
                <w:spacing w:val="-10"/>
                <w:sz w:val="20"/>
              </w:rPr>
              <w:t>7,690,908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FCD43D" w14:textId="77777777" w:rsidR="00E630CC" w:rsidRPr="00407177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07177">
              <w:rPr>
                <w:rFonts w:ascii="新細明體" w:hAnsi="新細明體"/>
                <w:b/>
                <w:noProof/>
                <w:spacing w:val="-10"/>
                <w:sz w:val="20"/>
              </w:rPr>
              <w:t>561,575,439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66E740" w14:textId="77777777" w:rsidR="00E630CC" w:rsidRPr="00407177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07177">
              <w:rPr>
                <w:rFonts w:ascii="新細明體" w:hAnsi="新細明體"/>
                <w:b/>
                <w:noProof/>
                <w:spacing w:val="-10"/>
                <w:sz w:val="20"/>
              </w:rPr>
              <w:t>6,423,495,626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C259D8" w14:textId="77777777" w:rsidR="00E630CC" w:rsidRPr="00407177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07177">
              <w:rPr>
                <w:rFonts w:ascii="新細明體" w:hAnsi="新細明體"/>
                <w:b/>
                <w:noProof/>
                <w:spacing w:val="-10"/>
                <w:sz w:val="20"/>
              </w:rPr>
              <w:t>73,803,132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FD73E8" w14:textId="77777777" w:rsidR="00E630CC" w:rsidRPr="00407177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07177">
              <w:rPr>
                <w:rFonts w:ascii="新細明體" w:hAnsi="新細明體"/>
                <w:b/>
                <w:noProof/>
                <w:spacing w:val="-10"/>
                <w:sz w:val="20"/>
              </w:rPr>
              <w:t>545,756,461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546D36" w14:textId="77777777" w:rsidR="00E630CC" w:rsidRPr="00407177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07177">
              <w:rPr>
                <w:rFonts w:ascii="新細明體" w:hAnsi="新細明體"/>
                <w:b/>
                <w:noProof/>
                <w:spacing w:val="-10"/>
                <w:sz w:val="20"/>
              </w:rPr>
              <w:t>21,856,133</w:t>
            </w:r>
          </w:p>
        </w:tc>
        <w:tc>
          <w:tcPr>
            <w:tcW w:w="1814" w:type="dxa"/>
            <w:gridSpan w:val="2"/>
            <w:vAlign w:val="center"/>
          </w:tcPr>
          <w:p w14:paraId="6FA227EA" w14:textId="3AE23E02" w:rsidR="00E630CC" w:rsidRPr="00407177" w:rsidRDefault="00E630CC" w:rsidP="00C5456B">
            <w:pPr>
              <w:widowControl/>
              <w:jc w:val="right"/>
            </w:pPr>
            <w:r w:rsidRPr="00C66FEC">
              <w:rPr>
                <w:rFonts w:ascii="新細明體" w:hAnsi="新細明體"/>
                <w:b/>
                <w:noProof/>
                <w:spacing w:val="-10"/>
                <w:sz w:val="20"/>
              </w:rPr>
              <w:t>166,216,987,618</w:t>
            </w:r>
          </w:p>
        </w:tc>
      </w:tr>
      <w:tr w:rsidR="00E630CC" w14:paraId="6B59346C" w14:textId="1471B243" w:rsidTr="00C5456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09" w:type="dxa"/>
            <w:gridSpan w:val="2"/>
            <w:shd w:val="clear" w:color="auto" w:fill="auto"/>
            <w:vAlign w:val="center"/>
          </w:tcPr>
          <w:p w14:paraId="4595818E" w14:textId="77777777" w:rsidR="00E630CC" w:rsidRDefault="00E630CC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稅課收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39802EC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1,831,000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B4E582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D59AE5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2,506,000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A427E6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9B5AD4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F83A4D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E17A28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1836BC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F89AD8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vAlign w:val="center"/>
          </w:tcPr>
          <w:p w14:paraId="68D07E84" w14:textId="2192876A" w:rsidR="00E630CC" w:rsidRDefault="00E630CC" w:rsidP="00C5456B">
            <w:pPr>
              <w:widowControl/>
              <w:jc w:val="right"/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97,367,990,295</w:t>
            </w:r>
          </w:p>
        </w:tc>
      </w:tr>
      <w:tr w:rsidR="00E630CC" w14:paraId="107E4C14" w14:textId="0D61B1D9" w:rsidTr="00C5456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09" w:type="dxa"/>
            <w:gridSpan w:val="2"/>
            <w:shd w:val="clear" w:color="auto" w:fill="auto"/>
            <w:vAlign w:val="center"/>
          </w:tcPr>
          <w:p w14:paraId="583CF8E9" w14:textId="77777777" w:rsidR="00E630CC" w:rsidRDefault="00E630CC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罰款及賠償收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625EF37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2,523,789,574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56F263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827,377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9D9EE6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17,722,706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E5BCB7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7,588,750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85862E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20,448,065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797A69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14,939,475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59F6F8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6,550,000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64665A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2,390,638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B777DD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85,321</w:t>
            </w:r>
          </w:p>
        </w:tc>
        <w:tc>
          <w:tcPr>
            <w:tcW w:w="1814" w:type="dxa"/>
            <w:gridSpan w:val="2"/>
            <w:vAlign w:val="center"/>
          </w:tcPr>
          <w:p w14:paraId="77F0781E" w14:textId="5F3D1021" w:rsidR="00E630CC" w:rsidRDefault="00E630CC" w:rsidP="00C5456B">
            <w:pPr>
              <w:widowControl/>
              <w:jc w:val="right"/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3,348,952,920</w:t>
            </w:r>
          </w:p>
        </w:tc>
      </w:tr>
      <w:tr w:rsidR="00E630CC" w14:paraId="320CEAFB" w14:textId="44A0BE4B" w:rsidTr="00C5456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09" w:type="dxa"/>
            <w:gridSpan w:val="2"/>
            <w:shd w:val="clear" w:color="auto" w:fill="auto"/>
            <w:vAlign w:val="center"/>
          </w:tcPr>
          <w:p w14:paraId="5839593B" w14:textId="77777777" w:rsidR="00E630CC" w:rsidRDefault="00E630CC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規費收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B210E97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8,306,291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398EBF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25,199,450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2611B2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3,218,300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81D179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1,542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4DF9E0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30,784,373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780E4B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768,795,938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C94045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B355A1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43,054,780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E8F508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vAlign w:val="center"/>
          </w:tcPr>
          <w:p w14:paraId="65B12A32" w14:textId="58ACB008" w:rsidR="00E630CC" w:rsidRDefault="00E630CC" w:rsidP="00C5456B">
            <w:pPr>
              <w:widowControl/>
              <w:jc w:val="right"/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6,141,412,194</w:t>
            </w:r>
          </w:p>
        </w:tc>
      </w:tr>
      <w:tr w:rsidR="00E630CC" w14:paraId="39BDA9BF" w14:textId="73EA0403" w:rsidTr="00C5456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09" w:type="dxa"/>
            <w:gridSpan w:val="2"/>
            <w:shd w:val="clear" w:color="auto" w:fill="auto"/>
            <w:vAlign w:val="center"/>
          </w:tcPr>
          <w:p w14:paraId="349F6611" w14:textId="77777777" w:rsidR="00E630CC" w:rsidRDefault="00E630CC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財產收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21B6D92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11,104,608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475A3F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16,329,903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5E056B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753,516,130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02AE3D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E3483A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13,068,247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56D2C0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47,075,623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E00F5B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1,860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B9D659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51,150,409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60E853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160,000</w:t>
            </w:r>
          </w:p>
        </w:tc>
        <w:tc>
          <w:tcPr>
            <w:tcW w:w="1814" w:type="dxa"/>
            <w:gridSpan w:val="2"/>
            <w:vAlign w:val="center"/>
          </w:tcPr>
          <w:p w14:paraId="73A8D083" w14:textId="2E54214F" w:rsidR="00E630CC" w:rsidRDefault="00E630CC" w:rsidP="00C5456B">
            <w:pPr>
              <w:widowControl/>
              <w:jc w:val="right"/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2,886,493,377</w:t>
            </w:r>
          </w:p>
        </w:tc>
      </w:tr>
      <w:tr w:rsidR="00E630CC" w14:paraId="48DC28D7" w14:textId="6C8EA6F1" w:rsidTr="00C5456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09" w:type="dxa"/>
            <w:gridSpan w:val="2"/>
            <w:shd w:val="clear" w:color="auto" w:fill="auto"/>
            <w:vAlign w:val="center"/>
          </w:tcPr>
          <w:p w14:paraId="3C25C5F3" w14:textId="77777777" w:rsidR="00E630CC" w:rsidRDefault="00E630CC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A22612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fitText w:val="1960" w:id="-969668607"/>
              </w:rPr>
              <w:t>營業盈餘及事業收</w:t>
            </w:r>
            <w:r w:rsidRPr="00A22612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027D2A6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55,533,676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C8D5D6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C06109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577E7E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9C9B02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F3A9DE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C87327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F68047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A3E6DB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vAlign w:val="center"/>
          </w:tcPr>
          <w:p w14:paraId="37A76430" w14:textId="2BBB4A00" w:rsidR="00E630CC" w:rsidRDefault="00E630CC" w:rsidP="00C5456B">
            <w:pPr>
              <w:widowControl/>
              <w:jc w:val="right"/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66,375,866</w:t>
            </w:r>
          </w:p>
        </w:tc>
      </w:tr>
      <w:tr w:rsidR="00E630CC" w14:paraId="4CA7F840" w14:textId="4B129D31" w:rsidTr="00C5456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09" w:type="dxa"/>
            <w:gridSpan w:val="2"/>
            <w:shd w:val="clear" w:color="auto" w:fill="auto"/>
            <w:vAlign w:val="center"/>
          </w:tcPr>
          <w:p w14:paraId="41178C4F" w14:textId="77777777" w:rsidR="00E630CC" w:rsidRDefault="00E630CC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補助及協助收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F6E8220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1,170,417,464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82CDC9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1,154,429,681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1D486C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14,538,771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703E1C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0BA126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337,184,101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31F4B7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4,854,968,293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85D604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67,251,272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702082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448,430,993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9BF8E2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21,410,812</w:t>
            </w:r>
          </w:p>
        </w:tc>
        <w:tc>
          <w:tcPr>
            <w:tcW w:w="1814" w:type="dxa"/>
            <w:gridSpan w:val="2"/>
            <w:vAlign w:val="center"/>
          </w:tcPr>
          <w:p w14:paraId="24254DAC" w14:textId="46219667" w:rsidR="00E630CC" w:rsidRDefault="00E630CC" w:rsidP="00C5456B">
            <w:pPr>
              <w:widowControl/>
              <w:jc w:val="right"/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49,108,135,469</w:t>
            </w:r>
          </w:p>
        </w:tc>
      </w:tr>
      <w:tr w:rsidR="00E630CC" w14:paraId="6DBDF230" w14:textId="1193BBDF" w:rsidTr="00C5456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0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2EB9CB8" w14:textId="77777777" w:rsidR="00E630CC" w:rsidRDefault="00E630CC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捐獻及贈與收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3E82726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7C328A48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5,511,101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39EFF62D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45C3E64D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0766FC88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160,000,000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14F297BE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3,053,453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39B41F8D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4E2B41A8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6C82B746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vAlign w:val="center"/>
          </w:tcPr>
          <w:p w14:paraId="6B9B144E" w14:textId="3766DA50" w:rsidR="00E630CC" w:rsidRDefault="00E630CC" w:rsidP="00C5456B">
            <w:pPr>
              <w:widowControl/>
              <w:jc w:val="right"/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2,387,549,586</w:t>
            </w:r>
          </w:p>
        </w:tc>
      </w:tr>
      <w:tr w:rsidR="00E630CC" w14:paraId="3283232E" w14:textId="7FD21124" w:rsidTr="00C5456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00FBB9" w14:textId="77777777" w:rsidR="00E630CC" w:rsidRDefault="00E630CC" w:rsidP="00E630CC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其他收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C5AB6B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9,153,089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4DFF17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107,601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3FD950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580,981,689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80C899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100,000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9C7D34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90,653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7C3C1C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734,662,844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1AE0B4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2B2DC3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729,641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87598C" w14:textId="77777777" w:rsidR="00E630CC" w:rsidRDefault="00E630CC" w:rsidP="00E630C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200,000</w:t>
            </w:r>
          </w:p>
        </w:tc>
        <w:tc>
          <w:tcPr>
            <w:tcW w:w="1814" w:type="dxa"/>
            <w:gridSpan w:val="2"/>
            <w:vAlign w:val="center"/>
          </w:tcPr>
          <w:p w14:paraId="38E8895D" w14:textId="4BEA9538" w:rsidR="00E630CC" w:rsidRDefault="00E630CC" w:rsidP="00C5456B">
            <w:pPr>
              <w:widowControl/>
              <w:jc w:val="right"/>
            </w:pPr>
            <w:r w:rsidRPr="003E56DA">
              <w:rPr>
                <w:rFonts w:ascii="新細明體" w:hAnsi="新細明體"/>
                <w:noProof/>
                <w:spacing w:val="-10"/>
                <w:sz w:val="20"/>
              </w:rPr>
              <w:t>4,910,077,911</w:t>
            </w:r>
          </w:p>
        </w:tc>
      </w:tr>
    </w:tbl>
    <w:p w14:paraId="321D4958" w14:textId="438CBE1E" w:rsidR="002835F4" w:rsidRPr="002835F4" w:rsidRDefault="002835F4" w:rsidP="002835F4"/>
    <w:sectPr w:rsidR="002835F4" w:rsidRPr="002835F4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BA487" w14:textId="77777777" w:rsidR="002835F4" w:rsidRDefault="002835F4">
      <w:r>
        <w:separator/>
      </w:r>
    </w:p>
  </w:endnote>
  <w:endnote w:type="continuationSeparator" w:id="0">
    <w:p w14:paraId="06D07B8B" w14:textId="77777777" w:rsidR="002835F4" w:rsidRDefault="0028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FC41DB" w14:textId="77777777" w:rsidR="002835F4" w:rsidRDefault="002835F4">
      <w:r>
        <w:separator/>
      </w:r>
    </w:p>
  </w:footnote>
  <w:footnote w:type="continuationSeparator" w:id="0">
    <w:p w14:paraId="5D9F3A81" w14:textId="77777777" w:rsidR="002835F4" w:rsidRDefault="00283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1EDC3" w14:textId="0CAE91A8" w:rsidR="00F33645" w:rsidRDefault="00F33645">
    <w:pPr>
      <w:pStyle w:val="a3"/>
      <w:jc w:val="center"/>
    </w:pP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1F73C3" w:rsidRPr="001F73C3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1F73C3" w:rsidRPr="001F73C3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1F73C3" w:rsidRPr="001F73C3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05354" w14:textId="7191101C" w:rsidR="00F33645" w:rsidRDefault="00F33645">
    <w:pPr>
      <w:pStyle w:val="a3"/>
      <w:jc w:val="center"/>
      <w:rPr>
        <w:b/>
        <w:sz w:val="32"/>
      </w:rPr>
    </w:pPr>
    <w:r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1F73C3" w:rsidRPr="001F73C3">
      <w:rPr>
        <w:rFonts w:ascii="標楷體" w:eastAsia="標楷體" w:hAnsi="標楷體"/>
        <w:b/>
        <w:spacing w:val="60"/>
        <w:sz w:val="32"/>
        <w:u w:val="single"/>
      </w:rPr>
      <w:t>112</w:t>
    </w:r>
    <w:proofErr w:type="gramEnd"/>
    <w:r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="001F73C3" w:rsidRPr="001F73C3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F4"/>
    <w:rsid w:val="000F3B45"/>
    <w:rsid w:val="000F5C79"/>
    <w:rsid w:val="001406D3"/>
    <w:rsid w:val="00143F79"/>
    <w:rsid w:val="00166FAE"/>
    <w:rsid w:val="001B13D0"/>
    <w:rsid w:val="001F73C3"/>
    <w:rsid w:val="0022580D"/>
    <w:rsid w:val="002835F4"/>
    <w:rsid w:val="002934F7"/>
    <w:rsid w:val="00397B4B"/>
    <w:rsid w:val="003C6046"/>
    <w:rsid w:val="00450395"/>
    <w:rsid w:val="0047422B"/>
    <w:rsid w:val="005F216F"/>
    <w:rsid w:val="006F09C1"/>
    <w:rsid w:val="00805B3D"/>
    <w:rsid w:val="00810A19"/>
    <w:rsid w:val="0085072B"/>
    <w:rsid w:val="00A22612"/>
    <w:rsid w:val="00A57D0E"/>
    <w:rsid w:val="00AC2BC6"/>
    <w:rsid w:val="00AD15A7"/>
    <w:rsid w:val="00B5403C"/>
    <w:rsid w:val="00B6268C"/>
    <w:rsid w:val="00B95F6B"/>
    <w:rsid w:val="00C004BF"/>
    <w:rsid w:val="00C5456B"/>
    <w:rsid w:val="00CE52EB"/>
    <w:rsid w:val="00D17C30"/>
    <w:rsid w:val="00D20547"/>
    <w:rsid w:val="00D7295B"/>
    <w:rsid w:val="00DA6D4D"/>
    <w:rsid w:val="00DF00FA"/>
    <w:rsid w:val="00E630CC"/>
    <w:rsid w:val="00EA6F5D"/>
    <w:rsid w:val="00F04CCB"/>
    <w:rsid w:val="00F33645"/>
    <w:rsid w:val="00FF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B1D10"/>
  <w15:chartTrackingRefBased/>
  <w15:docId w15:val="{416D056B-937F-48EE-837A-CBEBC364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5qDHsUoWQ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5qDHsUoWQ歲入來源別機關別決算審定數綜計表.dot</Template>
  <TotalTime>21</TotalTime>
  <Pages>3</Pages>
  <Words>758</Words>
  <Characters>2155</Characters>
  <Application>Microsoft Office Word</Application>
  <DocSecurity>0</DocSecurity>
  <Lines>17</Lines>
  <Paragraphs>5</Paragraphs>
  <ScaleCrop>false</ScaleCrop>
  <Company>N.A.O.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余亭儀</dc:creator>
  <cp:keywords/>
  <cp:lastModifiedBy>林鳳頡</cp:lastModifiedBy>
  <cp:revision>8</cp:revision>
  <cp:lastPrinted>1899-12-31T16:00:00Z</cp:lastPrinted>
  <dcterms:created xsi:type="dcterms:W3CDTF">2024-06-06T08:03:00Z</dcterms:created>
  <dcterms:modified xsi:type="dcterms:W3CDTF">2024-06-26T07:52:00Z</dcterms:modified>
</cp:coreProperties>
</file>